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ACC0878" w14:textId="77777777" w:rsidTr="00987DB5">
        <w:tc>
          <w:tcPr>
            <w:tcW w:w="9498" w:type="dxa"/>
          </w:tcPr>
          <w:p w14:paraId="3ACC087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CC088F" wp14:editId="3ACC0890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C0875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ACC0876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ACC087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ACC0879" w14:textId="176FB37C" w:rsidR="0033636C" w:rsidRPr="008824E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912A5">
            <w:rPr>
              <w:rFonts w:ascii="Times New Roman" w:hAnsi="Times New Roman"/>
              <w:sz w:val="28"/>
              <w:szCs w:val="28"/>
            </w:rPr>
            <w:t>14 июля 2021 года</w:t>
          </w:r>
          <w:bookmarkStart w:id="0" w:name="_GoBack"/>
          <w:bookmarkEnd w:id="0"/>
        </w:sdtContent>
      </w:sdt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0912A5" w:rsidRPr="000912A5">
            <w:rPr>
              <w:rFonts w:ascii="Times New Roman" w:hAnsi="Times New Roman"/>
              <w:sz w:val="28"/>
              <w:szCs w:val="28"/>
            </w:rPr>
            <w:t>394</w:t>
          </w:r>
        </w:sdtContent>
      </w:sdt>
    </w:p>
    <w:p w14:paraId="3ACC087A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ACC087C" w14:textId="3FA8AB43" w:rsidR="00185FEC" w:rsidRDefault="0033636C" w:rsidP="007A1478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8824E4">
        <w:rPr>
          <w:rFonts w:ascii="Times New Roman" w:hAnsi="Times New Roman"/>
          <w:b/>
          <w:sz w:val="28"/>
          <w:szCs w:val="28"/>
        </w:rPr>
        <w:t xml:space="preserve">Об осуществлении закупки путем проведения аукциона </w:t>
      </w:r>
      <w:r w:rsidR="007A1478">
        <w:rPr>
          <w:rFonts w:ascii="Times New Roman" w:hAnsi="Times New Roman"/>
          <w:b/>
          <w:sz w:val="28"/>
          <w:szCs w:val="28"/>
        </w:rPr>
        <w:br/>
      </w:r>
      <w:r w:rsidRPr="008824E4">
        <w:rPr>
          <w:rFonts w:ascii="Times New Roman" w:hAnsi="Times New Roman"/>
          <w:b/>
          <w:sz w:val="28"/>
          <w:szCs w:val="28"/>
        </w:rPr>
        <w:t>в электронной форме на право заключить мун</w:t>
      </w:r>
      <w:r w:rsidR="00ED73E5" w:rsidRPr="008824E4">
        <w:rPr>
          <w:rFonts w:ascii="Times New Roman" w:hAnsi="Times New Roman"/>
          <w:b/>
          <w:sz w:val="28"/>
          <w:szCs w:val="28"/>
        </w:rPr>
        <w:t>иципальный контракт: «</w:t>
      </w:r>
      <w:r w:rsidR="009461E4" w:rsidRPr="008824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Ямочный ремонт </w:t>
      </w:r>
      <w:r w:rsidR="0079154C" w:rsidRPr="008824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улично-дорожной сети</w:t>
      </w:r>
      <w:r w:rsidR="009461E4" w:rsidRPr="008824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муниципального образования</w:t>
      </w:r>
      <w:r w:rsidRPr="008824E4">
        <w:rPr>
          <w:rFonts w:ascii="Times New Roman" w:hAnsi="Times New Roman"/>
          <w:b/>
          <w:sz w:val="28"/>
          <w:szCs w:val="28"/>
        </w:rPr>
        <w:t>»</w:t>
      </w:r>
    </w:p>
    <w:p w14:paraId="0D7A5AB6" w14:textId="77777777" w:rsidR="008824E4" w:rsidRPr="008824E4" w:rsidRDefault="008824E4" w:rsidP="007A1478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14:paraId="6E25B2B5" w14:textId="20104118" w:rsidR="00C20E70" w:rsidRPr="008824E4" w:rsidRDefault="00C20E70" w:rsidP="000912A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ст. 17 Федерального закона от 06.10.2003 № 131-ФЗ </w:t>
      </w:r>
      <w:r w:rsid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A433D6"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руководствуясь </w:t>
      </w: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ст. 58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8824E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ПОСТАНОВЛЯЕТ:</w:t>
      </w:r>
    </w:p>
    <w:p w14:paraId="3745ADDC" w14:textId="6A4D6741" w:rsidR="00C20E70" w:rsidRPr="008824E4" w:rsidRDefault="00C20E70" w:rsidP="000912A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1. Осуществить закупку путём проведения аукциона в электронной форме на право заключить муниципальный контракт </w:t>
      </w: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461E4" w:rsidRPr="008824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Ямочный ремонт </w:t>
      </w:r>
      <w:r w:rsidR="0079154C" w:rsidRPr="008824E4">
        <w:rPr>
          <w:rFonts w:ascii="Times New Roman" w:eastAsia="Times New Roman" w:hAnsi="Times New Roman"/>
          <w:bCs/>
          <w:sz w:val="28"/>
          <w:szCs w:val="28"/>
          <w:lang w:eastAsia="ru-RU"/>
        </w:rPr>
        <w:t>улично-дорожной сети</w:t>
      </w:r>
      <w:r w:rsidR="009461E4" w:rsidRPr="008824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образования</w:t>
      </w: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5FE23D" w14:textId="556AACF8" w:rsidR="00C20E70" w:rsidRPr="008824E4" w:rsidRDefault="00C20E70" w:rsidP="000912A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Начальная (максимальная) цена контракта – </w:t>
      </w:r>
      <w:r w:rsidR="009461E4" w:rsidRPr="008824E4">
        <w:rPr>
          <w:rFonts w:ascii="Times New Roman" w:eastAsia="Times New Roman" w:hAnsi="Times New Roman"/>
          <w:sz w:val="28"/>
          <w:szCs w:val="28"/>
          <w:lang w:eastAsia="ru-RU"/>
        </w:rPr>
        <w:t>1 513 763</w:t>
      </w:r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461E4" w:rsidRPr="008824E4">
        <w:rPr>
          <w:rFonts w:ascii="Times New Roman" w:eastAsia="Times New Roman" w:hAnsi="Times New Roman"/>
          <w:sz w:val="28"/>
          <w:szCs w:val="28"/>
          <w:lang w:eastAsia="ru-RU"/>
        </w:rPr>
        <w:t>один миллион пятьсот тринадцать тысяч семьсот шестьдесят три) рубля 09</w:t>
      </w:r>
      <w:r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копеек.</w:t>
      </w:r>
    </w:p>
    <w:p w14:paraId="0C77195A" w14:textId="44889A87" w:rsidR="00C20E70" w:rsidRPr="008824E4" w:rsidRDefault="009461E4" w:rsidP="000912A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C20E70"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C20E70" w:rsidRPr="008824E4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документацию об аукционе в электронной форме на право заключить муниципальный контракт на </w:t>
      </w:r>
      <w:r w:rsidR="00C20E70"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8824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Ямочный ремонт </w:t>
      </w:r>
      <w:r w:rsidR="0079154C" w:rsidRPr="008824E4">
        <w:rPr>
          <w:rFonts w:ascii="Times New Roman" w:eastAsia="Times New Roman" w:hAnsi="Times New Roman"/>
          <w:bCs/>
          <w:sz w:val="28"/>
          <w:szCs w:val="28"/>
          <w:lang w:eastAsia="ru-RU"/>
        </w:rPr>
        <w:t>улично-дорожной сети</w:t>
      </w:r>
      <w:r w:rsidRPr="008824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образования</w:t>
      </w:r>
      <w:r w:rsidR="00C20E70" w:rsidRPr="008824E4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50144758" w14:textId="3D15E841" w:rsidR="00C20E70" w:rsidRPr="008824E4" w:rsidRDefault="009461E4" w:rsidP="000912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C20E70"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C20E70" w:rsidRPr="008824E4">
        <w:rPr>
          <w:rFonts w:ascii="Times New Roman" w:hAnsi="Times New Roman"/>
          <w:sz w:val="28"/>
          <w:szCs w:val="28"/>
        </w:rPr>
        <w:t>Состав Единой комиссии по осуществлению закупок определён в соответствии с постановлением мэра муниципального образования «Городской округ</w:t>
      </w:r>
      <w:r w:rsidR="00657D59" w:rsidRPr="008824E4">
        <w:rPr>
          <w:rFonts w:ascii="Times New Roman" w:hAnsi="Times New Roman"/>
          <w:sz w:val="28"/>
          <w:szCs w:val="28"/>
        </w:rPr>
        <w:t xml:space="preserve"> Ногликский» от 01.04.2021 № 81</w:t>
      </w:r>
      <w:r w:rsidR="00C20E70" w:rsidRPr="008824E4">
        <w:rPr>
          <w:rFonts w:ascii="Times New Roman" w:hAnsi="Times New Roman"/>
          <w:sz w:val="28"/>
          <w:szCs w:val="28"/>
        </w:rPr>
        <w:t xml:space="preserve"> «Об утверждении состава Единой комиссии по осуществлению закупок для нужд муниципального образования «Городской округ Ногликский».</w:t>
      </w:r>
    </w:p>
    <w:p w14:paraId="3501D6E8" w14:textId="772C1E6C" w:rsidR="00C20E70" w:rsidRPr="008824E4" w:rsidRDefault="009461E4" w:rsidP="000912A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C20E70" w:rsidRPr="008824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Информацию об осуществлении закупки путём проведения аукциона в электронной форме разместить в единой информационной системе.</w:t>
      </w:r>
    </w:p>
    <w:p w14:paraId="5D1C8D77" w14:textId="77777777" w:rsidR="00C20E70" w:rsidRDefault="00C20E70" w:rsidP="000912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9E1891" w14:textId="77777777" w:rsidR="008824E4" w:rsidRPr="00474085" w:rsidRDefault="008824E4" w:rsidP="008824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CC0888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ACC0889" w14:textId="07597216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8824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912A5">
      <w:pgSz w:w="11906" w:h="16838"/>
      <w:pgMar w:top="1135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60646" w14:textId="77777777" w:rsidR="0041524A" w:rsidRDefault="0041524A" w:rsidP="0033636C">
      <w:pPr>
        <w:spacing w:after="0" w:line="240" w:lineRule="auto"/>
      </w:pPr>
      <w:r>
        <w:separator/>
      </w:r>
    </w:p>
  </w:endnote>
  <w:endnote w:type="continuationSeparator" w:id="0">
    <w:p w14:paraId="7B98028E" w14:textId="77777777" w:rsidR="0041524A" w:rsidRDefault="0041524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D607A" w14:textId="77777777" w:rsidR="0041524A" w:rsidRDefault="0041524A" w:rsidP="0033636C">
      <w:pPr>
        <w:spacing w:after="0" w:line="240" w:lineRule="auto"/>
      </w:pPr>
      <w:r>
        <w:separator/>
      </w:r>
    </w:p>
  </w:footnote>
  <w:footnote w:type="continuationSeparator" w:id="0">
    <w:p w14:paraId="1B289FF5" w14:textId="77777777" w:rsidR="0041524A" w:rsidRDefault="0041524A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2C3E"/>
    <w:rsid w:val="00006513"/>
    <w:rsid w:val="0005200A"/>
    <w:rsid w:val="00053BD0"/>
    <w:rsid w:val="000706FB"/>
    <w:rsid w:val="000912A5"/>
    <w:rsid w:val="00185FEC"/>
    <w:rsid w:val="001E1F9F"/>
    <w:rsid w:val="002003DC"/>
    <w:rsid w:val="00200B9C"/>
    <w:rsid w:val="0033636C"/>
    <w:rsid w:val="003E4257"/>
    <w:rsid w:val="0041524A"/>
    <w:rsid w:val="00423DED"/>
    <w:rsid w:val="00520CBF"/>
    <w:rsid w:val="00657D59"/>
    <w:rsid w:val="0079154C"/>
    <w:rsid w:val="007A1478"/>
    <w:rsid w:val="007F08A1"/>
    <w:rsid w:val="008629FA"/>
    <w:rsid w:val="008824E4"/>
    <w:rsid w:val="009461E4"/>
    <w:rsid w:val="00987DB5"/>
    <w:rsid w:val="00A433D6"/>
    <w:rsid w:val="00AC72C8"/>
    <w:rsid w:val="00B10ED9"/>
    <w:rsid w:val="00B25688"/>
    <w:rsid w:val="00C02849"/>
    <w:rsid w:val="00C20E70"/>
    <w:rsid w:val="00D12794"/>
    <w:rsid w:val="00D67BD8"/>
    <w:rsid w:val="00DF7897"/>
    <w:rsid w:val="00E37B8A"/>
    <w:rsid w:val="00E609BC"/>
    <w:rsid w:val="00EA327C"/>
    <w:rsid w:val="00ED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C087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0A330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0A330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A330B"/>
    <w:rsid w:val="001E6357"/>
    <w:rsid w:val="00A64FED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2021-07-14T07:28:00Z</cp:lastPrinted>
  <dcterms:created xsi:type="dcterms:W3CDTF">2021-07-14T07:29:00Z</dcterms:created>
  <dcterms:modified xsi:type="dcterms:W3CDTF">2021-07-14T07:29:00Z</dcterms:modified>
</cp:coreProperties>
</file>